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9DD" w:rsidRDefault="008869DD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COLYN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8869DD" w:rsidRDefault="008869DD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Priory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St.Nicholas</w:t>
      </w:r>
      <w:proofErr w:type="spellEnd"/>
      <w:r>
        <w:rPr>
          <w:rFonts w:ascii="Times New Roman" w:hAnsi="Times New Roman" w:cs="Times New Roman"/>
          <w:sz w:val="24"/>
          <w:szCs w:val="24"/>
        </w:rPr>
        <w:t>, Exeter.</w:t>
      </w:r>
    </w:p>
    <w:p w:rsidR="008869DD" w:rsidRDefault="008869DD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69DD" w:rsidRDefault="008869DD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69DD" w:rsidRDefault="008869DD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Edmund</w:t>
      </w:r>
    </w:p>
    <w:p w:rsidR="008869DD" w:rsidRDefault="008869DD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Lacy, Bishop of Exeter.</w:t>
      </w:r>
    </w:p>
    <w:p w:rsidR="008869DD" w:rsidRDefault="008869DD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pp.92-3)</w:t>
      </w:r>
    </w:p>
    <w:p w:rsidR="007002DF" w:rsidRDefault="007002DF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same place, also by the Bishop.</w:t>
      </w:r>
    </w:p>
    <w:p w:rsidR="007002DF" w:rsidRDefault="007002DF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(ibid.p.94)</w:t>
      </w:r>
    </w:p>
    <w:p w:rsidR="00EF4617" w:rsidRDefault="00EF4617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ordained priest in the same place, again by the Bishop. (ibid.p.98)</w:t>
      </w:r>
    </w:p>
    <w:p w:rsidR="008869DD" w:rsidRDefault="008869DD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69DD" w:rsidRDefault="008869DD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2DF" w:rsidRDefault="007002DF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</w:p>
    <w:p w:rsidR="00EF4617" w:rsidRPr="0070763A" w:rsidRDefault="00EF4617" w:rsidP="008869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2016</w:t>
      </w:r>
      <w:bookmarkStart w:id="0" w:name="_GoBack"/>
      <w:bookmarkEnd w:id="0"/>
    </w:p>
    <w:p w:rsidR="006B2F86" w:rsidRPr="008869DD" w:rsidRDefault="00EF46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8869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9DD" w:rsidRDefault="008869DD" w:rsidP="00E71FC3">
      <w:pPr>
        <w:spacing w:after="0" w:line="240" w:lineRule="auto"/>
      </w:pPr>
      <w:r>
        <w:separator/>
      </w:r>
    </w:p>
  </w:endnote>
  <w:endnote w:type="continuationSeparator" w:id="0">
    <w:p w:rsidR="008869DD" w:rsidRDefault="008869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9DD" w:rsidRDefault="008869DD" w:rsidP="00E71FC3">
      <w:pPr>
        <w:spacing w:after="0" w:line="240" w:lineRule="auto"/>
      </w:pPr>
      <w:r>
        <w:separator/>
      </w:r>
    </w:p>
  </w:footnote>
  <w:footnote w:type="continuationSeparator" w:id="0">
    <w:p w:rsidR="008869DD" w:rsidRDefault="008869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9DD"/>
    <w:rsid w:val="007002DF"/>
    <w:rsid w:val="008869DD"/>
    <w:rsid w:val="00AB52E8"/>
    <w:rsid w:val="00B16D3F"/>
    <w:rsid w:val="00E71FC3"/>
    <w:rsid w:val="00EF461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2D13A"/>
  <w15:chartTrackingRefBased/>
  <w15:docId w15:val="{F26D6865-9DBD-481D-A04E-17775A35B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2016-03-03T20:04:00Z</dcterms:created>
  <dcterms:modified xsi:type="dcterms:W3CDTF">2016-03-16T20:26:00Z</dcterms:modified>
</cp:coreProperties>
</file>